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87" w:rsidRPr="003865B3" w:rsidRDefault="00C00D8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6.9pt;margin-top:20.65pt;width:165.75pt;height:42pt;z-index:251645440" adj="-1264,11649">
            <v:textbox>
              <w:txbxContent>
                <w:p w:rsidR="00C00D87" w:rsidRDefault="00C00D87">
                  <w:r>
                    <w:t>Kemiklerin birbirine bağlandıkları yere……….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margin-left:225.4pt;margin-top:16.15pt;width:7.15pt;height:733.5pt;z-index:251644416"/>
        </w:pict>
      </w:r>
      <w:r w:rsidRPr="003865B3">
        <w:rPr>
          <w:rFonts w:ascii="Times New Roman" w:hAnsi="Times New Roman"/>
          <w:color w:val="FF0000"/>
          <w:sz w:val="24"/>
          <w:szCs w:val="24"/>
        </w:rPr>
        <w:t xml:space="preserve">4.SINIF 1.DÖNEM FEN VE TEKNOLOJİ </w:t>
      </w:r>
    </w:p>
    <w:p w:rsidR="00C00D87" w:rsidRDefault="00C00D87">
      <w:pPr>
        <w:rPr>
          <w:noProof/>
          <w:lang w:eastAsia="tr-TR"/>
        </w:rPr>
      </w:pPr>
      <w:r w:rsidRPr="003865B3">
        <w:rPr>
          <w:rFonts w:ascii="Times New Roman" w:hAnsi="Times New Roman"/>
          <w:b/>
          <w:color w:val="FF0000"/>
          <w:sz w:val="24"/>
          <w:szCs w:val="24"/>
        </w:rPr>
        <w:t>1.</w:t>
      </w:r>
      <w:r w:rsidRPr="003865B3">
        <w:t xml:space="preserve"> </w:t>
      </w:r>
      <w:hyperlink r:id="rId5" w:tooltip="&quot;Güzel Mickey Mouse  resimleri&quot; " w:history="1">
        <w:r w:rsidRPr="00050DA2">
          <w:rPr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i1025" type="#_x0000_t75" alt="Güzel Mickey Mouse  resimleri" href="http://www.loadtr.com/422484-Güzel_Mickey_Mouse_.h" title="&quot;Güzel Mickey Mouse  resimleri&quot;" style="width:24.75pt;height:35.25pt;visibility:visible" o:button="t">
              <v:fill o:detectmouseclick="t"/>
              <v:imagedata r:id="rId6" o:title=""/>
            </v:shape>
          </w:pict>
        </w:r>
      </w:hyperlink>
    </w:p>
    <w:p w:rsidR="00C00D87" w:rsidRDefault="00C00D87">
      <w:pPr>
        <w:rPr>
          <w:noProof/>
          <w:lang w:eastAsia="tr-TR"/>
        </w:rPr>
      </w:pPr>
      <w:r>
        <w:rPr>
          <w:noProof/>
          <w:lang w:eastAsia="tr-TR"/>
        </w:rPr>
        <w:t>Miki farenin cümlesindeki boş yere aşağıdakilerden hangisi gelmelidir?</w:t>
      </w:r>
    </w:p>
    <w:p w:rsidR="00C00D87" w:rsidRPr="00A160B1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-49.1pt;margin-top:19.85pt;width:274.5pt;height:7.15pt;z-index:251646464"/>
        </w:pict>
      </w:r>
      <w:r w:rsidRPr="00B45FD8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kas       </w:t>
      </w:r>
      <w:r w:rsidRPr="00B45FD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.lif          </w:t>
      </w:r>
      <w:r w:rsidRPr="00B45FD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.eklem   </w:t>
      </w:r>
      <w:r w:rsidRPr="00B45FD8"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>iskelet</w:t>
      </w:r>
    </w:p>
    <w:p w:rsidR="00C00D87" w:rsidRPr="00A160B1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29" type="#_x0000_t62" style="position:absolute;margin-left:58.15pt;margin-top:5.6pt;width:154.5pt;height:73.5pt;z-index:251647488" adj="-2216,4144">
            <v:textbox>
              <w:txbxContent>
                <w:p w:rsidR="00C00D87" w:rsidRDefault="00C00D87">
                  <w:r>
                    <w:t>Çocuklar, kaslar ……… yapıdadır. ……….. ve ………… hareketleri yaparak kemikle- rin hareket etmesini sağlar.</w:t>
                  </w:r>
                </w:p>
              </w:txbxContent>
            </v:textbox>
          </v:shape>
        </w:pict>
      </w:r>
      <w:r w:rsidRPr="00A160B1">
        <w:rPr>
          <w:rFonts w:ascii="Times New Roman" w:hAnsi="Times New Roman"/>
          <w:b/>
          <w:color w:val="FF0000"/>
          <w:sz w:val="24"/>
          <w:szCs w:val="24"/>
        </w:rPr>
        <w:t>2.</w:t>
      </w:r>
      <w:r w:rsidRPr="00B45FD8">
        <w:rPr>
          <w:rFonts w:ascii="Arial" w:hAnsi="Arial" w:cs="Arial"/>
          <w:sz w:val="15"/>
          <w:szCs w:val="15"/>
        </w:rPr>
        <w:t xml:space="preserve"> </w:t>
      </w:r>
      <w:hyperlink r:id="rId7" w:history="1">
        <w:r w:rsidRPr="00050DA2">
          <w:rPr>
            <w:rFonts w:ascii="Arial" w:hAnsi="Arial" w:cs="Arial"/>
            <w:noProof/>
            <w:color w:val="0000CC"/>
            <w:sz w:val="15"/>
            <w:szCs w:val="15"/>
            <w:lang w:eastAsia="tr-TR"/>
          </w:rPr>
          <w:pict>
            <v:shape id="Resim 1" o:spid="_x0000_i1026" type="#_x0000_t75" alt="Tam boyutlu görseli göster" href="http://img2.blogcu.com/images/s/u/v/suveates/sponge_bob2.g" style="width:37.5pt;height:38.25pt;flip:x;visibility:visible" o:button="t">
              <v:fill o:detectmouseclick="t"/>
              <v:imagedata r:id="rId8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Pr="00B45FD8" w:rsidRDefault="00C00D87">
      <w:pPr>
        <w:rPr>
          <w:rFonts w:ascii="Times New Roman" w:hAnsi="Times New Roman"/>
        </w:rPr>
      </w:pPr>
      <w:r w:rsidRPr="00B45FD8">
        <w:rPr>
          <w:rFonts w:ascii="Times New Roman" w:hAnsi="Times New Roman"/>
        </w:rPr>
        <w:t>Sunger Bob’un tümcesinde boş bırakılan yere aşağıdakilerden hangisi gelmelidir?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lifli – kasılma – uzama </w:t>
      </w:r>
    </w:p>
    <w:p w:rsidR="00C00D87" w:rsidRPr="00B45FD8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lifli – kasılma – gevşeme </w:t>
      </w:r>
    </w:p>
    <w:p w:rsidR="00C00D87" w:rsidRPr="00B45FD8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etli – uzama – kısama </w:t>
      </w:r>
    </w:p>
    <w:p w:rsidR="00C00D87" w:rsidRPr="00B45FD8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-49.1pt;margin-top:15.6pt;width:274.5pt;height:7.15pt;z-index:251648512"/>
        </w:pict>
      </w:r>
      <w:r>
        <w:rPr>
          <w:rFonts w:ascii="Times New Roman" w:hAnsi="Times New Roman"/>
          <w:color w:val="FF0000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etli – kasılma – gevşeme </w:t>
      </w:r>
    </w:p>
    <w:p w:rsidR="00C00D87" w:rsidRPr="00B45FD8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1" type="#_x0000_t62" style="position:absolute;margin-left:58.15pt;margin-top:3.65pt;width:124.5pt;height:58.5pt;z-index:251649536" adj="22919,10246">
            <v:textbox>
              <w:txbxContent>
                <w:p w:rsidR="00C00D87" w:rsidRPr="008763B3" w:rsidRDefault="00C00D8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Yandaki kemik için aşağıdakilerden hangisi yanlış bir bilgidir?</w:t>
                  </w:r>
                </w:p>
              </w:txbxContent>
            </v:textbox>
          </v:shape>
        </w:pict>
      </w:r>
      <w:r w:rsidRPr="00B45FD8">
        <w:rPr>
          <w:rFonts w:ascii="Times New Roman" w:hAnsi="Times New Roman"/>
          <w:b/>
          <w:color w:val="FF0000"/>
          <w:sz w:val="24"/>
          <w:szCs w:val="24"/>
        </w:rPr>
        <w:t>3</w:t>
      </w:r>
      <w:hyperlink r:id="rId9" w:tooltip="&quot;İnsan Göğüs Kafesi (İnsan Göğüs Kafesi görseller)&quot; " w:history="1">
        <w:r w:rsidRPr="00050DA2">
          <w:rPr>
            <w:rFonts w:ascii="Helvetica" w:hAnsi="Helvetica" w:cs="Helvetica"/>
            <w:noProof/>
            <w:color w:val="3F80A6"/>
            <w:sz w:val="18"/>
            <w:szCs w:val="18"/>
            <w:lang w:eastAsia="tr-TR"/>
          </w:rPr>
          <w:pict>
            <v:shape id="photo_viewable" o:spid="_x0000_i1027" type="#_x0000_t75" alt="İnsan Göğüs Kafesi" href="http://www.resimyukle.com/kanli-gogus-kafesi_1r" title="&quot;İnsan Göğüs Kafesi (İnsan Göğüs Kafesi görseller)&quot;" style="width:60.75pt;height:52.5pt;visibility:visible" o:button="t">
              <v:fill o:detectmouseclick="t"/>
              <v:imagedata r:id="rId10" o:title=""/>
            </v:shape>
          </w:pict>
        </w:r>
      </w:hyperlink>
      <w:r>
        <w:rPr>
          <w:rFonts w:ascii="Arial" w:hAnsi="Arial" w:cs="Arial"/>
          <w:sz w:val="15"/>
          <w:szCs w:val="15"/>
        </w:rPr>
        <w:t xml:space="preserve">                                                     </w:t>
      </w:r>
      <w:hyperlink r:id="rId11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10" o:spid="_x0000_i1028" type="#_x0000_t75" alt="http://www.google.com.tr/images?q=tbn:iBbOlEM7RbpBAM::img527.imageshack.us/img527/9558/741donaldduckposters.jpg&amp;t=1&amp;h=196&amp;w=139&amp;usg=__fAw3uJIhMT4Ygw_MhUFstOHdqCg=" href="http://www.google.com.tr/imgres?imgurl=http://img527.imageshack.us/img527/9558/741donaldduckposters.jpg&amp;imgrefurl=http://www.mavizel.com/forum/anime-sanati-amp-cizgi-film-karakterleri/7092-donald-duck-amp-daisy-duck-donald-amp-daisy-resimleri-cizgi-film-karakterleri.html&amp;h=450&amp;w=321&amp;sz=27&amp;tbnid=iBbOlEM7RbpBAM:&amp;tbnh=266&amp;tbnw=190&amp;prev=/images?q=donald+duck&amp;zoom=1&amp;q=donald+duck&amp;hl=tr&amp;usg=__TNmjRJy0W9z7wXVeEXDy6tKRdPo=&amp;sa=X&amp;ei=gkKoTMOpOcP54gaCnYSkDQ&amp;ved=0CBsQ9QEw" style="width:20.25pt;height:29.25pt;flip:x;visibility:visible" o:button="t">
              <v:fill o:detectmouseclick="t"/>
              <v:imagedata r:id="rId12" o:title=""/>
            </v:shape>
          </w:pict>
        </w:r>
      </w:hyperlink>
    </w:p>
    <w:p w:rsidR="00C00D87" w:rsidRPr="00C5630A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ismi göğüs kafesidir.</w:t>
      </w:r>
    </w:p>
    <w:p w:rsidR="00C00D87" w:rsidRPr="00C5630A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içinde kaburga kemikleri vardır.</w:t>
      </w:r>
    </w:p>
    <w:p w:rsidR="00C00D87" w:rsidRPr="00C5630A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>akciğer, kalp gibi organları korur.</w:t>
      </w:r>
    </w:p>
    <w:p w:rsidR="00C00D87" w:rsidRPr="00C5630A" w:rsidRDefault="00C00D87">
      <w:pPr>
        <w:rPr>
          <w:rFonts w:ascii="Times New Roman" w:hAnsi="Times New Roman"/>
          <w:sz w:val="28"/>
          <w:szCs w:val="24"/>
        </w:rPr>
      </w:pPr>
      <w:r>
        <w:rPr>
          <w:noProof/>
          <w:lang w:eastAsia="tr-TR"/>
        </w:rPr>
        <w:pict>
          <v:rect id="_x0000_s1032" style="position:absolute;margin-left:-49.1pt;margin-top:16.35pt;width:274.5pt;height:7.15pt;z-index:251650560"/>
        </w:pict>
      </w:r>
      <w:r>
        <w:rPr>
          <w:rFonts w:ascii="Times New Roman" w:hAnsi="Times New Roman"/>
          <w:color w:val="FF0000"/>
          <w:sz w:val="24"/>
          <w:szCs w:val="24"/>
        </w:rPr>
        <w:t>D.</w:t>
      </w:r>
      <w:r w:rsidRPr="00C5630A">
        <w:rPr>
          <w:rFonts w:ascii="Times New Roman" w:hAnsi="Times New Roman"/>
          <w:sz w:val="24"/>
          <w:szCs w:val="24"/>
        </w:rPr>
        <w:t>kısa kemiklere birer örnektir.</w:t>
      </w:r>
    </w:p>
    <w:p w:rsidR="00C00D87" w:rsidRPr="00C5630A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3" type="#_x0000_t62" style="position:absolute;margin-left:68.65pt;margin-top:3.65pt;width:150.75pt;height:42.35pt;z-index:251651584" adj="-2307,10379">
            <v:textbox>
              <w:txbxContent>
                <w:p w:rsidR="00C00D87" w:rsidRDefault="00C00D87">
                  <w:r>
                    <w:t>Aşağıdaki eşleşmelerden hangisi yanlıştır çocuklar?</w:t>
                  </w:r>
                </w:p>
              </w:txbxContent>
            </v:textbox>
          </v:shape>
        </w:pict>
      </w:r>
      <w:r w:rsidRPr="00C5630A">
        <w:rPr>
          <w:rFonts w:ascii="Times New Roman" w:hAnsi="Times New Roman"/>
          <w:b/>
          <w:color w:val="FF0000"/>
          <w:sz w:val="24"/>
          <w:szCs w:val="24"/>
        </w:rPr>
        <w:t>4.</w:t>
      </w:r>
      <w:r w:rsidRPr="00C5630A">
        <w:rPr>
          <w:rFonts w:ascii="Arial" w:hAnsi="Arial" w:cs="Arial"/>
          <w:color w:val="000000"/>
        </w:rPr>
        <w:t xml:space="preserve"> </w:t>
      </w:r>
      <w:hyperlink r:id="rId13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13" o:spid="_x0000_i1029" type="#_x0000_t75" alt="http://www.google.com.tr/images?q=tbn:W8dPjtvbcKS-NM::www.cizgifilmlerizle.com/files/image/tazmanya_canavari3.jpg&amp;t=1&amp;h=94&amp;w=115&amp;usg=__GAYO6jJxJSevyuq2MLEmpwdgnt4=" href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Ew" style="width:44.25pt;height:36pt;visibility:visible" o:button="t">
              <v:fill o:detectmouseclick="t"/>
              <v:imagedata r:id="rId14" o:title=""/>
            </v:shape>
          </w:pict>
        </w:r>
      </w:hyperlink>
    </w:p>
    <w:p w:rsidR="00C00D87" w:rsidRPr="00C5630A" w:rsidRDefault="00C00D87" w:rsidP="00C563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uzun kemik: kol kemikleri</w:t>
      </w:r>
    </w:p>
    <w:p w:rsidR="00C00D87" w:rsidRPr="00C5630A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kısa kemik: bilek kemikleri</w:t>
      </w:r>
    </w:p>
    <w:p w:rsidR="00C00D87" w:rsidRPr="00C5630A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>yassı kemikler: parmak kemikleri</w:t>
      </w:r>
    </w:p>
    <w:p w:rsidR="00C00D87" w:rsidRPr="003865B3" w:rsidRDefault="00C00D87" w:rsidP="00E24771">
      <w:pPr>
        <w:rPr>
          <w:rFonts w:ascii="Times New Roman" w:hAnsi="Times New Roman"/>
          <w:color w:val="FF0000"/>
          <w:sz w:val="24"/>
          <w:szCs w:val="24"/>
        </w:rPr>
      </w:pPr>
      <w:r w:rsidRPr="003865B3">
        <w:rPr>
          <w:rFonts w:ascii="Times New Roman" w:hAnsi="Times New Roman"/>
          <w:color w:val="FF0000"/>
          <w:sz w:val="24"/>
          <w:szCs w:val="24"/>
        </w:rPr>
        <w:t>DERSİ   ÇALIŞMA YAPRAKLARI - 1</w:t>
      </w:r>
    </w:p>
    <w:p w:rsidR="00C00D87" w:rsidRPr="0090066D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4" type="#_x0000_t62" style="position:absolute;margin-left:53.65pt;margin-top:3.05pt;width:180.75pt;height:44.25pt;z-index:251652608" adj="-1338,8347">
            <v:textbox>
              <w:txbxContent>
                <w:p w:rsidR="00C00D87" w:rsidRDefault="00C00D87">
                  <w:r>
                    <w:t>Aşağıdakilerden hangisi iskeletin görevlerinden değildir çocuklar?</w:t>
                  </w:r>
                </w:p>
              </w:txbxContent>
            </v:textbox>
          </v:shape>
        </w:pict>
      </w:r>
      <w:r w:rsidRPr="0090066D">
        <w:rPr>
          <w:rFonts w:ascii="Times New Roman" w:hAnsi="Times New Roman"/>
          <w:b/>
          <w:color w:val="FF0000"/>
          <w:sz w:val="24"/>
          <w:szCs w:val="24"/>
        </w:rPr>
        <w:t>5.</w:t>
      </w:r>
      <w:r w:rsidRPr="009A1B9C">
        <w:rPr>
          <w:rFonts w:ascii="Arial" w:hAnsi="Arial" w:cs="Arial"/>
          <w:color w:val="000000"/>
        </w:rPr>
        <w:t xml:space="preserve"> </w:t>
      </w:r>
      <w:hyperlink r:id="rId15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16" o:spid="_x0000_i1030" type="#_x0000_t75" alt="http://www.google.com.tr/images?q=tbn:UGEtxEGwVEtpXM::www.1resimler.com/data/media/2381/hayalet-Casper-resimleri.jpg&amp;t=1&amp;h=94&amp;w=103&amp;usg=__OZMA9jqs_K_avX-stGJjwHvwxPM=" href="http://www.google.com.tr/imgres?imgurl=http://www.1resimler.com/data/media/2381/hayalet-Casper-resimleri.jpg&amp;imgrefurl=http://www.1resimler.com/r-cizgi-film-resimleri-2381-hayalet-casper-resimleri-15314.html&amp;h=313&amp;w=344&amp;sz=33&amp;tbnid=UGEtxEGwVEtpXM:&amp;tbnh=109&amp;tbnw=120&amp;prev=/images?q=hayalet+casper&amp;zoom=1&amp;q=hayalet+casper&amp;hl=tr&amp;usg=__8kvXOBbLxn4jfB9OTnOEzBMTObc=&amp;sa=X&amp;ei=mEioTJHvGMOB4QaJvMzFDQ&amp;ved=0CB4Q9QEw" style="width:38.25pt;height:35.25pt;visibility:visible" o:button="t">
              <v:fill o:detectmouseclick="t"/>
              <v:imagedata r:id="rId16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Vücudumuzun dik durmasını sağlar.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9A1B9C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.Kaslarla birlikte vücudumuza şekil verir.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9A1B9C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.İç organlarımızı dış etkilerden korur.</w:t>
      </w:r>
    </w:p>
    <w:p w:rsidR="00C00D87" w:rsidRPr="009A1B9C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-11.95pt;margin-top:29.65pt;width:265.85pt;height:7.15pt;z-index:251653632"/>
        </w:pict>
      </w:r>
      <w:r w:rsidRPr="009A1B9C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.Vücudumuzun bütün hareketlerini kontrol eder.</w:t>
      </w:r>
    </w:p>
    <w:p w:rsidR="00C00D87" w:rsidRPr="009A1B9C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6" type="#_x0000_t62" style="position:absolute;margin-left:49.15pt;margin-top:6.65pt;width:201pt;height:44.25pt;z-index:251654656" adj="-1569,5199">
            <v:textbox>
              <w:txbxContent>
                <w:p w:rsidR="00C00D87" w:rsidRDefault="00C00D87">
                  <w:r>
                    <w:t>Oynamaz eklem vücudumuzda ………. kısmında bulunur.</w:t>
                  </w:r>
                </w:p>
              </w:txbxContent>
            </v:textbox>
          </v:shape>
        </w:pict>
      </w:r>
      <w:r w:rsidRPr="009A1B9C">
        <w:rPr>
          <w:rFonts w:ascii="Times New Roman" w:hAnsi="Times New Roman"/>
          <w:b/>
          <w:color w:val="FF0000"/>
          <w:sz w:val="24"/>
          <w:szCs w:val="24"/>
        </w:rPr>
        <w:t>6.</w:t>
      </w:r>
      <w:r w:rsidRPr="009A1B9C">
        <w:rPr>
          <w:rFonts w:ascii="Arial" w:hAnsi="Arial" w:cs="Arial"/>
          <w:color w:val="000000"/>
        </w:rPr>
        <w:t xml:space="preserve"> </w:t>
      </w:r>
      <w:hyperlink r:id="rId17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19" o:spid="_x0000_i1031" type="#_x0000_t75" alt="http://www.google.com.tr/images?q=tbn:MNa8EX9mgOByQM::i-love-cartoons.com/snags/clipart/Valentines-Day/looney-toons/LT-Valentine-Bugs-Bunny-2.jpg&amp;t=1&amp;h=78&amp;w=60&amp;usg=__Snv4Z2aO8gqXR2oR63s6eFxH7R8=" href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" style="width:23.25pt;height:30.75pt;visibility:visible" o:button="t">
              <v:fill o:detectmouseclick="t"/>
              <v:imagedata r:id="rId18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335BD2">
        <w:rPr>
          <w:rFonts w:ascii="Times New Roman" w:hAnsi="Times New Roman"/>
          <w:sz w:val="24"/>
          <w:szCs w:val="24"/>
        </w:rPr>
        <w:t>Bugs Bunny’nın tümcesinde boş bırakılan yere aşağıdakilerden hangisi gelmelidir?</w:t>
      </w:r>
    </w:p>
    <w:p w:rsidR="00C00D87" w:rsidRPr="00335BD2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7" style="position:absolute;margin-left:-11.95pt;margin-top:19.65pt;width:265.85pt;height:7.15pt;z-index:251655680"/>
        </w:pict>
      </w:r>
      <w:r w:rsidRPr="00335BD2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.kafatası   </w:t>
      </w:r>
      <w:r w:rsidRPr="00335BD2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Dirsek    </w:t>
      </w:r>
      <w:r w:rsidRPr="00335BD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.Omurga   </w:t>
      </w:r>
      <w:r w:rsidRPr="00335BD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.bilek</w:t>
      </w:r>
    </w:p>
    <w:p w:rsidR="00C00D87" w:rsidRPr="00335BD2" w:rsidRDefault="00C00D8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8" type="#_x0000_t62" style="position:absolute;margin-left:37.9pt;margin-top:8pt;width:202.5pt;height:60.75pt;z-index:251656704" adj="-939,-160">
            <v:textbox>
              <w:txbxContent>
                <w:p w:rsidR="00C00D87" w:rsidRDefault="00C00D87">
                  <w:r>
                    <w:t>33 ayrı kemikten oluşan ve omuriliğimizi koruyan, iskeletimizin bölümü aşağıdakilerden hangisidir?</w:t>
                  </w:r>
                </w:p>
              </w:txbxContent>
            </v:textbox>
          </v:shape>
        </w:pict>
      </w:r>
      <w:r w:rsidRPr="00335BD2">
        <w:rPr>
          <w:rFonts w:ascii="Times New Roman" w:hAnsi="Times New Roman"/>
          <w:b/>
          <w:color w:val="FF0000"/>
          <w:sz w:val="24"/>
          <w:szCs w:val="24"/>
        </w:rPr>
        <w:t>7.</w:t>
      </w:r>
      <w:r w:rsidRPr="00335BD2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19" w:history="1">
        <w:r w:rsidRPr="00050DA2">
          <w:rPr>
            <w:rFonts w:ascii="Times New Roman" w:hAnsi="Times New Roman"/>
            <w:b/>
            <w:noProof/>
            <w:color w:val="FF0000"/>
            <w:sz w:val="24"/>
            <w:szCs w:val="24"/>
            <w:lang w:eastAsia="tr-TR"/>
          </w:rPr>
          <w:pict>
            <v:shape id="Resim 22" o:spid="_x0000_i1032" type="#_x0000_t75" alt="http://www.google.com.tr/images?q=tbn:PZFb9r8DQKWYwM::www.1resimler.com/data/media/2381/Daffy-Duck-resimleri.jpg&amp;t=1&amp;h=94&amp;w=68&amp;usg=__rTPlaoxOC-of_u8We-I7LaZUL9E=" href="http://www.google.com.tr/imgres?imgurl=http://www.1resimler.com/data/media/2381/Daffy-Duck-resimleri.jpg&amp;imgrefurl=http://www.1resimler.com/r-cizgi-film-resimleri-2381-daffy-duck-resimleri-15266.html&amp;h=400&amp;w=290&amp;sz=29&amp;tbnid=PZFb9r8DQKWYwM:&amp;tbnh=124&amp;tbnw=90&amp;prev=/images?q=duffy+duck&amp;zoom=1&amp;q=duffy+duck&amp;hl=tr&amp;usg=__OgDjR--q88MW4-N8Owcu9ARlqqQ=&amp;sa=X&amp;ei=AEyoTNmqOcf_4AbpmNTdDQ&amp;ved=0CB4Q9QEw" style="width:24.75pt;height:33.75pt;flip:x;visibility:visible" o:button="t">
              <v:fill o:detectmouseclick="t"/>
              <v:imagedata r:id="rId20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Default="00C00D87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göğüs kafesi                </w:t>
      </w:r>
      <w:r w:rsidRPr="00335BD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Omurga</w:t>
      </w:r>
    </w:p>
    <w:p w:rsidR="00C00D87" w:rsidRPr="00335BD2" w:rsidRDefault="00C00D87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-11.95pt;margin-top:15.85pt;width:265.85pt;height:7.15pt;z-index:251657728"/>
        </w:pict>
      </w:r>
      <w:r w:rsidRPr="00335BD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.kollar ve bacaklar       </w:t>
      </w:r>
      <w:r w:rsidRPr="00335BD2">
        <w:rPr>
          <w:rFonts w:ascii="Times New Roman" w:hAnsi="Times New Roman"/>
          <w:color w:val="FF0000"/>
          <w:sz w:val="24"/>
          <w:szCs w:val="24"/>
        </w:rPr>
        <w:t xml:space="preserve"> D</w:t>
      </w:r>
      <w:r>
        <w:rPr>
          <w:rFonts w:ascii="Times New Roman" w:hAnsi="Times New Roman"/>
          <w:color w:val="000000"/>
          <w:sz w:val="24"/>
          <w:szCs w:val="24"/>
        </w:rPr>
        <w:t>.kafatası</w:t>
      </w:r>
    </w:p>
    <w:p w:rsidR="00C00D87" w:rsidRPr="00771728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0" type="#_x0000_t62" style="position:absolute;margin-left:49.15pt;margin-top:5pt;width:201pt;height:45.75pt;z-index:251658752" adj="-2036,10906">
            <v:textbox>
              <w:txbxContent>
                <w:p w:rsidR="00C00D87" w:rsidRDefault="00C00D87">
                  <w:r>
                    <w:t>Vücudumuzun en uzun kemiği aşağıdakilerden hangisidir çocuklar?</w:t>
                  </w:r>
                </w:p>
              </w:txbxContent>
            </v:textbox>
          </v:shape>
        </w:pict>
      </w:r>
      <w:r w:rsidRPr="00771728">
        <w:rPr>
          <w:rFonts w:ascii="Times New Roman" w:hAnsi="Times New Roman"/>
          <w:b/>
          <w:color w:val="FF0000"/>
          <w:sz w:val="24"/>
          <w:szCs w:val="24"/>
        </w:rPr>
        <w:t>8.</w:t>
      </w:r>
      <w:r w:rsidRPr="00771728">
        <w:rPr>
          <w:rFonts w:ascii="Arial" w:hAnsi="Arial" w:cs="Arial"/>
          <w:color w:val="000000"/>
        </w:rPr>
        <w:t xml:space="preserve"> </w:t>
      </w:r>
      <w:hyperlink r:id="rId21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25" o:spid="_x0000_i1033" type="#_x0000_t75" alt="http://www.google.com.tr/images?q=tbn:bpORqIb-Ul4qmM::xn--trvr-lzabbb.com/userfiles/3(7).jpg&amp;t=1&amp;h=94&amp;w=66&amp;usg=__JIQouW797nYCtZ2fnR8cAWorJ8o=" href="http://www.google.com.tr/imgres?imgurl=http://xn--trvr-lzabbb.com/userfiles/3(7).jpg&amp;imgrefurl=http://xn--trvr-lzabbb.com/bossayfa/458/Duffy-Duck&amp;h=450&amp;w=320&amp;sz=22&amp;tbnid=bpORqIb-Ul4qmM:&amp;tbnh=127&amp;tbnw=90&amp;prev=/images?q=duffy+duck&amp;zoom=1&amp;q=duffy+duck&amp;hl=tr&amp;usg=__yWzcjjdm-7PZtoheK7uR9rvwl5w=&amp;sa=X&amp;ei=AEyoTNmqOcf_4AbpmNTdDQ&amp;ved=0CCgQ9QEw" style="width:27pt;height:38.25pt;visibility:visible" o:button="t">
              <v:fill o:detectmouseclick="t"/>
              <v:imagedata r:id="rId22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Pr="00771728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margin-left:-11.95pt;margin-top:20.7pt;width:265.85pt;height:7.15pt;z-index:251659776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kaval       </w:t>
      </w:r>
      <w:r w:rsidRPr="0077172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 Pazı     </w:t>
      </w:r>
      <w:r w:rsidRPr="0077172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Uyluk    </w:t>
      </w:r>
      <w:r w:rsidRPr="0077172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. Leğen </w:t>
      </w:r>
    </w:p>
    <w:p w:rsidR="00C00D87" w:rsidRPr="00771728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2" type="#_x0000_t62" style="position:absolute;margin-left:49.15pt;margin-top:8.35pt;width:191.25pt;height:41.25pt;z-index:251660800" adj="-1451,9425">
            <v:textbox>
              <w:txbxContent>
                <w:p w:rsidR="00C00D87" w:rsidRPr="00623E1B" w:rsidRDefault="00C00D87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Leğen kemiği aşağıdaki kemik tür -lerinden hangisine bir örnektir çocuklar?</w:t>
                  </w:r>
                </w:p>
              </w:txbxContent>
            </v:textbox>
          </v:shape>
        </w:pict>
      </w:r>
      <w:r w:rsidRPr="00771728">
        <w:rPr>
          <w:rFonts w:ascii="Times New Roman" w:hAnsi="Times New Roman"/>
          <w:b/>
          <w:color w:val="FF0000"/>
          <w:sz w:val="24"/>
          <w:szCs w:val="24"/>
        </w:rPr>
        <w:t>9.</w:t>
      </w:r>
      <w:r w:rsidRPr="00623E1B">
        <w:rPr>
          <w:rFonts w:ascii="Arial" w:hAnsi="Arial" w:cs="Arial"/>
          <w:color w:val="000000"/>
        </w:rPr>
        <w:t xml:space="preserve"> </w:t>
      </w:r>
      <w:hyperlink r:id="rId23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4" type="#_x0000_t75" alt="http://www.google.com.tr/images?q=tbn:HdD8JoUcRLchXM::www.cizgidizi.com/Boyama_Kitabi/arsiv/duffy_duck.jpg&amp;t=1&amp;h=94&amp;w=96&amp;usg=__xrHqsRNR2qZ8bb3NL_-_fmd4WfM=" href="http://www.google.com.tr/imgres?imgurl=http://www.cizgidizi.com/Boyama_Kitabi/arsiv/duffy_duck.jpg&amp;imgrefurl=http://www.cizgidizi.com/Boyama_Kitabi/boyama_resim.php?resim=Duffy%20Duck&amp;h=328&amp;w=335&amp;sz=23&amp;tbnid=HdD8JoUcRLchXM:&amp;tbnh=117&amp;tbnw=119&amp;prev=/images?q=duffy+duck&amp;zoom=1&amp;q=duffy+duck&amp;hl=tr&amp;usg=__sS1ccZG84tShtUvfqGXnwj8S1iM=&amp;sa=X&amp;ei=AEyoTNmqOcf_4AbpmNTdDQ&amp;ved=0CCQQ9QEw" style="width:31.5pt;height:30.75pt;visibility:visible" o:button="t">
              <v:fill o:detectmouseclick="t"/>
              <v:imagedata r:id="rId24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Pr="006C5232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yassı kemikler               </w:t>
      </w:r>
      <w:r w:rsidRPr="006C523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.uzun kemikler   </w:t>
      </w:r>
      <w:r w:rsidRPr="006C523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 Kısa kemikler               </w:t>
      </w:r>
      <w:r w:rsidRPr="006C523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.sabit kemikler</w:t>
      </w:r>
    </w:p>
    <w:p w:rsidR="00C00D87" w:rsidRPr="006C5232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3" type="#_x0000_t62" style="position:absolute;margin-left:47.65pt;margin-top:-7.1pt;width:172.5pt;height:60.75pt;z-index:251662848" adj="-1872,8587">
            <v:textbox>
              <w:txbxContent>
                <w:p w:rsidR="00C00D87" w:rsidRDefault="00C00D87">
                  <w:r>
                    <w:t>Kaslarla ilgili aşağıdaki ifadeler -den hangisi yanlıştır çocuklar? (Bir kedi gördüm sanki)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4" style="position:absolute;margin-left:226.15pt;margin-top:12.4pt;width:7.15pt;height:733.5pt;z-index:251661824"/>
        </w:pict>
      </w:r>
      <w:r w:rsidRPr="006C5232">
        <w:rPr>
          <w:rFonts w:ascii="Times New Roman" w:hAnsi="Times New Roman"/>
          <w:b/>
          <w:color w:val="FF0000"/>
          <w:sz w:val="24"/>
          <w:szCs w:val="24"/>
        </w:rPr>
        <w:t>10.</w:t>
      </w:r>
      <w:r w:rsidRPr="00050DA2">
        <w:rPr>
          <w:rFonts w:ascii="Verdana" w:hAnsi="Verdana"/>
          <w:noProof/>
          <w:color w:val="000000"/>
          <w:sz w:val="20"/>
          <w:szCs w:val="20"/>
          <w:lang w:eastAsia="tr-TR"/>
        </w:rPr>
        <w:pict>
          <v:shape id="Resim 31" o:spid="_x0000_i1035" type="#_x0000_t75" alt="http://members.lycos.nl/jesjessica/hpbimg/tweety028.gif" style="width:21.75pt;height:33.75pt;visibility:visible">
            <v:imagedata r:id="rId25" o:title=""/>
          </v:shape>
        </w:pict>
      </w:r>
    </w:p>
    <w:p w:rsidR="00C00D87" w:rsidRPr="003055BC" w:rsidRDefault="00C00D87">
      <w:pPr>
        <w:rPr>
          <w:rFonts w:ascii="Times New Roman" w:hAnsi="Times New Roman"/>
          <w:color w:val="FF0000"/>
        </w:rPr>
      </w:pPr>
    </w:p>
    <w:p w:rsidR="00C00D87" w:rsidRPr="003055BC" w:rsidRDefault="00C00D87">
      <w:pPr>
        <w:rPr>
          <w:rFonts w:ascii="Times New Roman" w:hAnsi="Times New Roman"/>
        </w:rPr>
      </w:pPr>
      <w:r w:rsidRPr="003055BC">
        <w:rPr>
          <w:rFonts w:ascii="Times New Roman" w:hAnsi="Times New Roman"/>
          <w:color w:val="FF0000"/>
        </w:rPr>
        <w:t>A.</w:t>
      </w:r>
      <w:r>
        <w:rPr>
          <w:rFonts w:ascii="Times New Roman" w:hAnsi="Times New Roman"/>
        </w:rPr>
        <w:t>k</w:t>
      </w:r>
      <w:r w:rsidRPr="003055BC">
        <w:rPr>
          <w:rFonts w:ascii="Times New Roman" w:hAnsi="Times New Roman"/>
        </w:rPr>
        <w:t>emiklerle birlikte vücudumuza şekil verir.</w:t>
      </w:r>
    </w:p>
    <w:p w:rsidR="00C00D87" w:rsidRPr="003055BC" w:rsidRDefault="00C00D87">
      <w:pPr>
        <w:rPr>
          <w:rFonts w:ascii="Times New Roman" w:hAnsi="Times New Roman"/>
        </w:rPr>
      </w:pPr>
      <w:r w:rsidRPr="003055BC">
        <w:rPr>
          <w:rFonts w:ascii="Times New Roman" w:hAnsi="Times New Roman"/>
          <w:color w:val="FF0000"/>
        </w:rPr>
        <w:t>B.</w:t>
      </w:r>
      <w:r w:rsidRPr="003055BC">
        <w:rPr>
          <w:rFonts w:ascii="Times New Roman" w:hAnsi="Times New Roman"/>
        </w:rPr>
        <w:t>kemikleri bir arada tutar.</w:t>
      </w:r>
    </w:p>
    <w:p w:rsidR="00C00D87" w:rsidRPr="003055BC" w:rsidRDefault="00C00D87">
      <w:pPr>
        <w:rPr>
          <w:rFonts w:ascii="Times New Roman" w:hAnsi="Times New Roman"/>
        </w:rPr>
      </w:pPr>
      <w:r w:rsidRPr="003055BC">
        <w:rPr>
          <w:rFonts w:ascii="Times New Roman" w:hAnsi="Times New Roman"/>
          <w:color w:val="FF0000"/>
        </w:rPr>
        <w:t>C</w:t>
      </w:r>
      <w:r w:rsidRPr="003055BC">
        <w:rPr>
          <w:rFonts w:ascii="Times New Roman" w:hAnsi="Times New Roman"/>
        </w:rPr>
        <w:t>.</w:t>
      </w:r>
      <w:r>
        <w:rPr>
          <w:rFonts w:ascii="Times New Roman" w:hAnsi="Times New Roman"/>
        </w:rPr>
        <w:t>kasılıp gevşeyerek kemikleri hareket ettirir.</w:t>
      </w:r>
    </w:p>
    <w:p w:rsidR="00C00D87" w:rsidRPr="00211F40" w:rsidRDefault="00C00D87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45" style="position:absolute;margin-left:-46.85pt;margin-top:18.8pt;width:273pt;height:7.15pt;z-index:251663872"/>
        </w:pict>
      </w:r>
      <w:r>
        <w:rPr>
          <w:rFonts w:ascii="Times New Roman" w:hAnsi="Times New Roman"/>
          <w:color w:val="FF0000"/>
        </w:rPr>
        <w:t>D.</w:t>
      </w:r>
      <w:r w:rsidRPr="00211F40">
        <w:rPr>
          <w:rFonts w:ascii="Times New Roman" w:hAnsi="Times New Roman"/>
        </w:rPr>
        <w:t>vücudumuzun dik durmasını sağlar.</w:t>
      </w:r>
    </w:p>
    <w:p w:rsidR="00C00D87" w:rsidRPr="00211F40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6" type="#_x0000_t62" style="position:absolute;margin-left:54.4pt;margin-top:7.75pt;width:162pt;height:44.25pt;z-index:251664896" adj="-2047,805">
            <v:textbox>
              <w:txbxContent>
                <w:p w:rsidR="00C00D87" w:rsidRDefault="00C00D87">
                  <w:r>
                    <w:t>Vücudumuzda en küçük kemik nerede bulunur çocuklar?</w:t>
                  </w:r>
                </w:p>
              </w:txbxContent>
            </v:textbox>
          </v:shape>
        </w:pict>
      </w:r>
      <w:r w:rsidRPr="00211F40">
        <w:rPr>
          <w:rFonts w:ascii="Times New Roman" w:hAnsi="Times New Roman"/>
          <w:b/>
          <w:color w:val="FF0000"/>
          <w:sz w:val="24"/>
          <w:szCs w:val="24"/>
        </w:rPr>
        <w:t>11.</w:t>
      </w:r>
      <w:r w:rsidRPr="00640017">
        <w:rPr>
          <w:rFonts w:ascii="Arial" w:hAnsi="Arial" w:cs="Arial"/>
          <w:color w:val="000000"/>
        </w:rPr>
        <w:t xml:space="preserve"> </w:t>
      </w:r>
      <w:hyperlink r:id="rId26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34" o:spid="_x0000_i1036" type="#_x0000_t75" alt="http://www.google.com.tr/images?q=tbn:OY_egQtnEK79xM::www.guzel-resimler.org/data/media/251/Sylvester_Jr_Resimleri__Looney_Tunes__Warner_Bross.jpg&amp;t=1&amp;h=196&amp;w=157&amp;usg=__UBGjRB2TqqOjosHvehQLumqMPnE=" href="http://www.google.com.tr/imgres?imgurl=http://www.guzel-resimler.org/data/media/251/Sylvester_Jr_Resimleri__Looney_Tunes__Warner_Bross.jpg&amp;imgrefurl=http://www.guzel-resimler.org/e-kart.img4107.htm&amp;h=391&amp;w=315&amp;sz=21&amp;tbnid=OY_egQtnEK79xM:&amp;tbnh=250&amp;tbnw=201&amp;prev=/images?q=sylvester+resimleri&amp;zoom=1&amp;q=sylvester+resimleri&amp;hl=tr&amp;usg=__6L1lAxXWprFD8RJ2GzgiBbxrEcs=&amp;sa=X&amp;ei=0GioTPvTDdmS4gaEq6y0DQ&amp;ved=0CBsQ9QEw" style="width:29.25pt;height:36pt;visibility:visible" o:button="t">
              <v:fill o:detectmouseclick="t"/>
              <v:imagedata r:id="rId27" o:title=""/>
            </v:shape>
          </w:pict>
        </w:r>
      </w:hyperlink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</w:p>
    <w:p w:rsidR="00C00D87" w:rsidRPr="0064001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kulak      </w:t>
      </w:r>
      <w:r w:rsidRPr="00640017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.burun   </w:t>
      </w:r>
      <w:r w:rsidRPr="00640017">
        <w:rPr>
          <w:rFonts w:ascii="Times New Roman" w:hAnsi="Times New Roman"/>
          <w:color w:val="FF0000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 xml:space="preserve">.bilek    </w:t>
      </w:r>
      <w:r w:rsidRPr="00640017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 omurga</w:t>
      </w:r>
    </w:p>
    <w:p w:rsidR="00C00D87" w:rsidRDefault="00C00D8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47" style="position:absolute;margin-left:-46.85pt;margin-top:.1pt;width:273pt;height:7.15pt;z-index:251665920"/>
        </w:pic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640017">
        <w:rPr>
          <w:rFonts w:ascii="Times New Roman" w:hAnsi="Times New Roman"/>
          <w:b/>
          <w:color w:val="FF0000"/>
          <w:sz w:val="24"/>
          <w:szCs w:val="24"/>
        </w:rPr>
        <w:t>12.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1. Kol kemiği           A. Yassı kemik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 Kalça kemiği        B. Kısa kemik   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3. Bilek kemiği         C. Uzun kemik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verilenlerin doğru eşleşmesi aşağıdakilerden hangisidir?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4153AE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.1 – C,2 – A,3 – B    </w:t>
      </w:r>
      <w:r w:rsidRPr="004153AE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.1 – C,2 – B,3 – A 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4153AE"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1 – B,2 – A,3 – C    </w:t>
      </w:r>
      <w:r w:rsidRPr="004153AE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.1 – B,2 – C,3 – A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48" type="#_x0000_t62" style="position:absolute;margin-left:15.4pt;margin-top:22.15pt;width:153pt;height:61.5pt;z-index:251667968" adj="22652,3899">
            <v:textbox>
              <w:txbxContent>
                <w:p w:rsidR="00C00D87" w:rsidRDefault="00C00D87">
                  <w:r>
                    <w:t>İskelet ve kas sağlığımız için aşağıdakilerden hangisini yapmamalıyız?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9" style="position:absolute;margin-left:-46.85pt;margin-top:4.55pt;width:273pt;height:7.15pt;z-index:251666944"/>
        </w:pict>
      </w:r>
    </w:p>
    <w:p w:rsidR="00C00D87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160.9pt;margin-top:31.5pt;width:65.25pt;height:73.5pt;z-index:251668992" adj="8954,-7758">
            <v:textbox>
              <w:txbxContent>
                <w:p w:rsidR="00C00D87" w:rsidRPr="004153AE" w:rsidRDefault="00C00D87">
                  <w:r>
                    <w:t>Twetyi nasıl yesem</w:t>
                  </w:r>
                </w:p>
              </w:txbxContent>
            </v:textbox>
          </v:shape>
        </w:pict>
      </w:r>
      <w:r w:rsidRPr="004153AE">
        <w:rPr>
          <w:rFonts w:ascii="Times New Roman" w:hAnsi="Times New Roman"/>
          <w:b/>
          <w:color w:val="FF0000"/>
          <w:sz w:val="24"/>
          <w:szCs w:val="24"/>
        </w:rPr>
        <w:t>13.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                                 </w:t>
      </w:r>
      <w:hyperlink r:id="rId28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37" o:spid="_x0000_i1037" type="#_x0000_t75" alt="http://www.google.com.tr/images?q=tbn:dorOeJIai6ugQM::www.itusozluk.com/img.php/597da854ac81d64a593931d7cc17ca775089/sylvester&amp;t=1&amp;h=94&amp;w=81&amp;usg=__B4fd3AW5WQYk1X3Ws8ROvC09UYI=" href="http://www.google.com.tr/imgres?imgurl=http://www.itusozluk.com/img.php/597da854ac81d64a593931d7cc17ca775089/sylvester&amp;imgrefurl=http://www.itusozluk.com/gorseller/sylvester/11522&amp;h=288&amp;w=250&amp;sz=5&amp;tbnid=dorOeJIai6ugQM:&amp;tbnh=115&amp;tbnw=100&amp;prev=/images?q=sylvester+resimleri&amp;zoom=1&amp;q=sylvester+resimleri&amp;hl=tr&amp;usg=__aEsF3Oyzlu7hteob9UgjyWD22UA=&amp;sa=X&amp;ei=0GioTPvTDdmS4gaEq6y0DQ&amp;ved=0CCMQ9QEw" style="width:26.25pt;height:30pt;visibility:visible" o:button="t">
              <v:fill o:detectmouseclick="t"/>
              <v:imagedata r:id="rId29" o:title=""/>
            </v:shape>
          </w:pict>
        </w:r>
      </w:hyperlink>
    </w:p>
    <w:p w:rsidR="00C00D87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C00D87" w:rsidRDefault="00C00D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bol bol egzersiz yapmalıyız.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FB3A7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.dengeli beslenmeliyiz.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FB3A7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.ağır yük taşırken dizlerimizi bükmemeliyiz.</w:t>
      </w:r>
    </w:p>
    <w:p w:rsidR="00C00D87" w:rsidRDefault="00C00D87">
      <w:pPr>
        <w:rPr>
          <w:rFonts w:ascii="Times New Roman" w:hAnsi="Times New Roman"/>
          <w:sz w:val="24"/>
          <w:szCs w:val="24"/>
        </w:rPr>
      </w:pPr>
      <w:r w:rsidRPr="00FB3A7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.asitli içeceklerden uzak durmalıyız.</w:t>
      </w:r>
    </w:p>
    <w:p w:rsidR="00C00D87" w:rsidRDefault="00C00D87">
      <w:r>
        <w:rPr>
          <w:noProof/>
          <w:lang w:eastAsia="tr-TR"/>
        </w:rPr>
        <w:pict>
          <v:shape id="_x0000_s1051" type="#_x0000_t62" style="position:absolute;margin-left:61.9pt;margin-top:-1.85pt;width:160.5pt;height:46.5pt;z-index:251670016" adj="-2638,9964">
            <v:textbox>
              <w:txbxContent>
                <w:p w:rsidR="00C00D87" w:rsidRDefault="00C00D87">
                  <w:r>
                    <w:t>Şirinlerim, aşağıdaki ifadelerden hangisi yanlıştır?</w:t>
                  </w:r>
                </w:p>
              </w:txbxContent>
            </v:textbox>
          </v:shape>
        </w:pict>
      </w:r>
      <w:r w:rsidRPr="00FB3A72">
        <w:rPr>
          <w:rFonts w:ascii="Times New Roman" w:hAnsi="Times New Roman"/>
          <w:b/>
          <w:color w:val="FF0000"/>
          <w:sz w:val="24"/>
          <w:szCs w:val="24"/>
        </w:rPr>
        <w:t>14.</w:t>
      </w:r>
      <w:r w:rsidRPr="00073375">
        <w:t xml:space="preserve"> </w:t>
      </w:r>
      <w:hyperlink r:id="rId30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ipfLBLgQRgIhbxQ5M:" o:spid="_x0000_i1038" type="#_x0000_t75" alt="http://t0.gstatic.com/images?q=tbn:LBLgQRgIhbxQ5M:http://www.yazihane.org/wp-content/uploads/2008/12/papasmurfs.jpg" href="http://www.google.com.tr/imgres?imgurl=http://www.yazihane.org/wp-content/uploads/2008/12/papasmurfs.jpg&amp;imgrefurl=http://www.yazihane.org/category/musiki/&amp;usg=__WkxKiXfyjY6WVqar6RotoC8LwEA=&amp;h=320&amp;w=269&amp;sz=20&amp;hl=tr&amp;start=24&amp;zoom=1&amp;um=1&amp;itbs=1&amp;tbnid=LBLgQRgIhbxQ5M:&amp;tbnh=118&amp;tbnw=99&amp;prev=/images?q=%C5%9Firinler&amp;start=20&amp;um=1&amp;hl=tr&amp;sa=N&amp;ndsp=20&amp;tbs=isch" style="width:34.5pt;height:40.5pt;flip:x;visibility:visible" o:button="t">
              <v:fill o:detectmouseclick="t"/>
              <v:imagedata r:id="rId31" o:title=""/>
            </v:shape>
          </w:pict>
        </w:r>
      </w:hyperlink>
    </w:p>
    <w:p w:rsidR="00C00D87" w:rsidRPr="00073375" w:rsidRDefault="00C00D87" w:rsidP="00073375">
      <w:pPr>
        <w:rPr>
          <w:rFonts w:ascii="Times New Roman" w:hAnsi="Times New Roman"/>
          <w:sz w:val="24"/>
          <w:szCs w:val="24"/>
        </w:rPr>
      </w:pPr>
      <w:r w:rsidRPr="00073375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  <w:r w:rsidRPr="00073375">
        <w:rPr>
          <w:rFonts w:ascii="Times New Roman" w:hAnsi="Times New Roman"/>
          <w:sz w:val="24"/>
          <w:szCs w:val="24"/>
        </w:rPr>
        <w:t>İçteki kas kasılırken dıştaki kas gevşer</w:t>
      </w:r>
    </w:p>
    <w:p w:rsidR="00C00D87" w:rsidRPr="00073375" w:rsidRDefault="00C00D87" w:rsidP="00073375">
      <w:pPr>
        <w:rPr>
          <w:rFonts w:ascii="Times New Roman" w:hAnsi="Times New Roman"/>
          <w:sz w:val="24"/>
          <w:szCs w:val="24"/>
        </w:rPr>
      </w:pPr>
      <w:r w:rsidRPr="00073375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</w:t>
      </w:r>
      <w:r w:rsidRPr="00073375">
        <w:rPr>
          <w:rFonts w:ascii="Times New Roman" w:hAnsi="Times New Roman"/>
          <w:sz w:val="24"/>
          <w:szCs w:val="24"/>
        </w:rPr>
        <w:t>İskeletimizi oluşturan kemikler kaslarla birlikte hareketimiz sağlar.</w:t>
      </w:r>
    </w:p>
    <w:p w:rsidR="00C00D87" w:rsidRPr="00073375" w:rsidRDefault="00C00D87" w:rsidP="00073375">
      <w:pPr>
        <w:rPr>
          <w:rFonts w:ascii="Times New Roman" w:hAnsi="Times New Roman"/>
          <w:sz w:val="24"/>
          <w:szCs w:val="24"/>
        </w:rPr>
      </w:pPr>
      <w:r w:rsidRPr="00073375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</w:t>
      </w:r>
      <w:r w:rsidRPr="00073375">
        <w:rPr>
          <w:rFonts w:ascii="Times New Roman" w:hAnsi="Times New Roman"/>
          <w:sz w:val="24"/>
          <w:szCs w:val="24"/>
        </w:rPr>
        <w:t>Omurgamız yassı kemiklerden oluşur.</w:t>
      </w:r>
    </w:p>
    <w:p w:rsidR="00C00D87" w:rsidRPr="00073375" w:rsidRDefault="00C00D87" w:rsidP="0007337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2" style="position:absolute;margin-left:-11.2pt;margin-top:36.65pt;width:268.1pt;height:7.15pt;z-index:251671040"/>
        </w:pict>
      </w:r>
      <w:r w:rsidRPr="00073375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</w:t>
      </w:r>
      <w:r w:rsidRPr="00073375">
        <w:rPr>
          <w:rFonts w:ascii="Times New Roman" w:hAnsi="Times New Roman"/>
          <w:sz w:val="24"/>
          <w:szCs w:val="24"/>
        </w:rPr>
        <w:t>Kol ve bacaklarımızda uzun kemikler bulunur</w:t>
      </w:r>
    </w:p>
    <w:p w:rsidR="00C00D87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C00D87" w:rsidRDefault="00C00D87">
      <w:pPr>
        <w:rPr>
          <w:rFonts w:ascii="Arial" w:hAnsi="Arial" w:cs="Arial"/>
          <w:color w:val="000000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15.</w:t>
      </w:r>
      <w:r w:rsidRPr="00073375">
        <w:rPr>
          <w:rFonts w:ascii="Arial" w:hAnsi="Arial" w:cs="Arial"/>
          <w:color w:val="000000"/>
        </w:rPr>
        <w:t xml:space="preserve"> </w:t>
      </w:r>
      <w:hyperlink r:id="rId32" w:history="1">
        <w:r w:rsidRPr="00050DA2">
          <w:rPr>
            <w:rFonts w:ascii="Arial" w:hAnsi="Arial" w:cs="Arial"/>
            <w:noProof/>
            <w:color w:val="0000FF"/>
            <w:lang w:eastAsia="tr-TR"/>
          </w:rPr>
          <w:pict>
            <v:shape id="Resim 46" o:spid="_x0000_i1039" type="#_x0000_t75" alt="http://t0.gstatic.com/images?q=tbn:bKEwsA0eDwtfBM:http://blog.lib.umn.edu/trite001/studyinghumananatomyandphysiology/skeleton.gif" href="http://www.google.com.tr/imgres?imgurl=http://blog.lib.umn.edu/trite001/studyinghumananatomyandphysiology/skeleton.gif&amp;imgrefurl=http://blog.lib.umn.edu/trite001/studyinghumananatomyandphysiology/2008/01/&amp;usg=__5c5r8OSDuABTDTCmFQeVYORHa5k=&amp;h=760&amp;w=381&amp;sz=11&amp;hl=tr&amp;start=33&amp;zoom=1&amp;um=1&amp;itbs=1&amp;tbnid=bKEwsA0eDwtfBM:&amp;tbnh=142&amp;tbnw=71&amp;prev=/images?q=iskelet+resmi&amp;start=20&amp;um=1&amp;hl=tr&amp;sa=N&amp;ndsp=20&amp;tbs=isch" style="width:123.75pt;height:246.75pt;visibility:visible" o:button="t">
              <v:fill o:detectmouseclick="t"/>
              <v:imagedata r:id="rId33" o:title=""/>
            </v:shape>
          </w:pict>
        </w:r>
      </w:hyperlink>
    </w:p>
    <w:p w:rsidR="00C00D87" w:rsidRDefault="00C00D8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İskeletin bölümlerini yan tarafa, iskeletin görevlerini alttaki boşluğa yazın…</w:t>
      </w:r>
    </w:p>
    <w:p w:rsidR="00C00D87" w:rsidRDefault="00C00D87" w:rsidP="00182BC9">
      <w:pPr>
        <w:rPr>
          <w:rFonts w:ascii="Comic Sans MS" w:hAnsi="Comic Sans MS"/>
          <w:sz w:val="20"/>
          <w:szCs w:val="20"/>
        </w:rPr>
      </w:pPr>
      <w:hyperlink r:id="rId34" w:history="1">
        <w:r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C00D87" w:rsidRPr="00FB3A72" w:rsidRDefault="00C00D87">
      <w:pPr>
        <w:rPr>
          <w:rFonts w:ascii="Times New Roman" w:hAnsi="Times New Roman"/>
          <w:b/>
          <w:color w:val="FF0000"/>
          <w:sz w:val="24"/>
          <w:szCs w:val="24"/>
        </w:rPr>
      </w:pPr>
    </w:p>
    <w:sectPr w:rsidR="00C00D87" w:rsidRPr="00FB3A72" w:rsidSect="00E24771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E4F4E"/>
    <w:multiLevelType w:val="hybridMultilevel"/>
    <w:tmpl w:val="BF220A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771"/>
    <w:rsid w:val="00050DA2"/>
    <w:rsid w:val="00073375"/>
    <w:rsid w:val="00182BC9"/>
    <w:rsid w:val="00211F40"/>
    <w:rsid w:val="002B1264"/>
    <w:rsid w:val="002D0FDB"/>
    <w:rsid w:val="003055BC"/>
    <w:rsid w:val="00335BD2"/>
    <w:rsid w:val="003865B3"/>
    <w:rsid w:val="004153AE"/>
    <w:rsid w:val="00522343"/>
    <w:rsid w:val="005935E1"/>
    <w:rsid w:val="00623E1B"/>
    <w:rsid w:val="00640017"/>
    <w:rsid w:val="006C5232"/>
    <w:rsid w:val="00771728"/>
    <w:rsid w:val="008763B3"/>
    <w:rsid w:val="0090066D"/>
    <w:rsid w:val="009A1B9C"/>
    <w:rsid w:val="00A160B1"/>
    <w:rsid w:val="00B45FD8"/>
    <w:rsid w:val="00C00D87"/>
    <w:rsid w:val="00C5630A"/>
    <w:rsid w:val="00E12A5A"/>
    <w:rsid w:val="00E24771"/>
    <w:rsid w:val="00E7493B"/>
    <w:rsid w:val="00F05B9F"/>
    <w:rsid w:val="00FB3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B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6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5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5630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82B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EwAA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google.com.tr/imgres?imgurl=http://www.guzel-resimler.org/data/media/251/Sylvester_Jr_Resimleri__Looney_Tunes__Warner_Bross.jpg&amp;imgrefurl=http://www.guzel-resimler.org/e-kart.img4107.htm&amp;h=391&amp;w=315&amp;sz=21&amp;tbnid=OY_egQtnEK79xM:&amp;tbnh=250&amp;tbnw=201&amp;prev=/images?q=sylvester+resimleri&amp;zoom=1&amp;q=sylvester+resimleri&amp;hl=tr&amp;usg=__6L1lAxXWprFD8RJ2GzgiBbxrEcs=&amp;sa=X&amp;ei=0GioTPvTDdmS4gaEq6y0DQ&amp;ved=0CBsQ9QEwAQ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xn--trvr-lzabbb.com/userfiles/3(7).jpg&amp;imgrefurl=http://xn--trvr-lzabbb.com/bossayfa/458/Duffy-Duck&amp;h=450&amp;w=320&amp;sz=22&amp;tbnid=bpORqIb-Ul4qmM:&amp;tbnh=127&amp;tbnw=90&amp;prev=/images?q=duffy+duck&amp;zoom=1&amp;q=duffy+duck&amp;hl=tr&amp;usg=__yWzcjjdm-7PZtoheK7uR9rvwl5w=&amp;sa=X&amp;ei=AEyoTNmqOcf_4AbpmNTdDQ&amp;ved=0CCgQ9QEwCA" TargetMode="External"/><Relationship Id="rId34" Type="http://schemas.openxmlformats.org/officeDocument/2006/relationships/hyperlink" Target="http://www.sorubak.com/" TargetMode="External"/><Relationship Id="rId7" Type="http://schemas.openxmlformats.org/officeDocument/2006/relationships/hyperlink" Target="http://img2.blogcu.com/images/s/u/v/suveates/sponge_bob2.gif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i-love-cartoons.com/snags/clipart/Valentines-Day/looney-toons/LT-Valentine-Bugs-Bunny-2.jpg&amp;imgrefurl=http://www.forumacil.com/masal-kahramanlari-bilgiler/131935-bugs-bunny-resimleri.html&amp;h=484&amp;w=376&amp;sz=105&amp;tbnid=MNa8EX9mgOByQM:&amp;tbnh=129&amp;tbnw=100&amp;prev=/images?q=bugs+bunny&amp;zoom=1&amp;q=bugs+bunny&amp;hl=tr&amp;usg=__Xz7tdPi7yIgiF6uShsSe1VUsjWA=&amp;sa=X&amp;ei=PkqoTL3LC4Os4AaHpN2-DQ&amp;ved=0CDsQ9QEwBw" TargetMode="External"/><Relationship Id="rId25" Type="http://schemas.openxmlformats.org/officeDocument/2006/relationships/image" Target="media/image11.png"/><Relationship Id="rId33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img527.imageshack.us/img527/9558/741donaldduckposters.jpg&amp;imgrefurl=http://www.mavizel.com/forum/anime-sanati-amp-cizgi-film-karakterleri/7092-donald-duck-amp-daisy-duck-donald-amp-daisy-resimleri-cizgi-film-karakterleri.html&amp;h=450&amp;w=321&amp;sz=27&amp;tbnid=iBbOlEM7RbpBAM:&amp;tbnh=266&amp;tbnw=190&amp;prev=/images?q=donald+duck&amp;zoom=1&amp;q=donald+duck&amp;hl=tr&amp;usg=__TNmjRJy0W9z7wXVeEXDy6tKRdPo=&amp;sa=X&amp;ei=gkKoTMOpOcP54gaCnYSkDQ&amp;ved=0CBsQ9QEwAg" TargetMode="External"/><Relationship Id="rId24" Type="http://schemas.openxmlformats.org/officeDocument/2006/relationships/image" Target="media/image10.jpeg"/><Relationship Id="rId32" Type="http://schemas.openxmlformats.org/officeDocument/2006/relationships/hyperlink" Target="http://www.google.com.tr/imgres?imgurl=http://blog.lib.umn.edu/trite001/studyinghumananatomyandphysiology/skeleton.gif&amp;imgrefurl=http://blog.lib.umn.edu/trite001/studyinghumananatomyandphysiology/2008/01/&amp;usg=__5c5r8OSDuABTDTCmFQeVYORHa5k=&amp;h=760&amp;w=381&amp;sz=11&amp;hl=tr&amp;start=33&amp;zoom=1&amp;um=1&amp;itbs=1&amp;tbnid=bKEwsA0eDwtfBM:&amp;tbnh=142&amp;tbnw=71&amp;prev=/images?q=iskelet+resmi&amp;start=20&amp;um=1&amp;hl=tr&amp;sa=N&amp;ndsp=20&amp;tbs=isch:1" TargetMode="External"/><Relationship Id="rId5" Type="http://schemas.openxmlformats.org/officeDocument/2006/relationships/hyperlink" Target="http://www.loadtr.com/422484-G&#252;zel_Mickey_Mouse_.htm" TargetMode="External"/><Relationship Id="rId15" Type="http://schemas.openxmlformats.org/officeDocument/2006/relationships/hyperlink" Target="http://www.google.com.tr/imgres?imgurl=http://www.1resimler.com/data/media/2381/hayalet-Casper-resimleri.jpg&amp;imgrefurl=http://www.1resimler.com/r-cizgi-film-resimleri-2381-hayalet-casper-resimleri-15314.html&amp;h=313&amp;w=344&amp;sz=33&amp;tbnid=UGEtxEGwVEtpXM:&amp;tbnh=109&amp;tbnw=120&amp;prev=/images?q=hayalet+casper&amp;zoom=1&amp;q=hayalet+casper&amp;hl=tr&amp;usg=__8kvXOBbLxn4jfB9OTnOEzBMTObc=&amp;sa=X&amp;ei=mEioTJHvGMOB4QaJvMzFDQ&amp;ved=0CB4Q9QEwAw" TargetMode="External"/><Relationship Id="rId23" Type="http://schemas.openxmlformats.org/officeDocument/2006/relationships/hyperlink" Target="http://www.google.com.tr/imgres?imgurl=http://www.cizgidizi.com/Boyama_Kitabi/arsiv/duffy_duck.jpg&amp;imgrefurl=http://www.cizgidizi.com/Boyama_Kitabi/boyama_resim.php?resim=Duffy%20Duck&amp;h=328&amp;w=335&amp;sz=23&amp;tbnid=HdD8JoUcRLchXM:&amp;tbnh=117&amp;tbnw=119&amp;prev=/images?q=duffy+duck&amp;zoom=1&amp;q=duffy+duck&amp;hl=tr&amp;usg=__sS1ccZG84tShtUvfqGXnwj8S1iM=&amp;sa=X&amp;ei=AEyoTNmqOcf_4AbpmNTdDQ&amp;ved=0CCQQ9QEwBg" TargetMode="External"/><Relationship Id="rId28" Type="http://schemas.openxmlformats.org/officeDocument/2006/relationships/hyperlink" Target="http://www.google.com.tr/imgres?imgurl=http://www.itusozluk.com/img.php/597da854ac81d64a593931d7cc17ca775089/sylvester&amp;imgrefurl=http://www.itusozluk.com/gorseller/sylvester/11522&amp;h=288&amp;w=250&amp;sz=5&amp;tbnid=dorOeJIai6ugQM:&amp;tbnh=115&amp;tbnw=100&amp;prev=/images?q=sylvester+resimleri&amp;zoom=1&amp;q=sylvester+resimleri&amp;hl=tr&amp;usg=__aEsF3Oyzlu7hteob9UgjyWD22UA=&amp;sa=X&amp;ei=0GioTPvTDdmS4gaEq6y0DQ&amp;ved=0CCMQ9QEwBA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www.1resimler.com/data/media/2381/Daffy-Duck-resimleri.jpg&amp;imgrefurl=http://www.1resimler.com/r-cizgi-film-resimleri-2381-daffy-duck-resimleri-15266.html&amp;h=400&amp;w=290&amp;sz=29&amp;tbnid=PZFb9r8DQKWYwM:&amp;tbnh=124&amp;tbnw=90&amp;prev=/images?q=duffy+duck&amp;zoom=1&amp;q=duffy+duck&amp;hl=tr&amp;usg=__OgDjR--q88MW4-N8Owcu9ARlqqQ=&amp;sa=X&amp;ei=AEyoTNmqOcf_4AbpmNTdDQ&amp;ved=0CB4Q9QEwAw" TargetMode="External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://www.resimyukle.com/kanli-gogus-kafesi_1rnc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imgres?imgurl=http://www.yazihane.org/wp-content/uploads/2008/12/papasmurfs.jpg&amp;imgrefurl=http://www.yazihane.org/category/musiki/&amp;usg=__WkxKiXfyjY6WVqar6RotoC8LwEA=&amp;h=320&amp;w=269&amp;sz=20&amp;hl=tr&amp;start=24&amp;zoom=1&amp;um=1&amp;itbs=1&amp;tbnid=LBLgQRgIhbxQ5M:&amp;tbnh=118&amp;tbnw=99&amp;prev=/images?q=%C5%9Firinler&amp;start=20&amp;um=1&amp;hl=tr&amp;sa=N&amp;ndsp=20&amp;tbs=isch:1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2</Pages>
  <Words>1067</Words>
  <Characters>6085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5</cp:revision>
  <dcterms:created xsi:type="dcterms:W3CDTF">2010-10-03T07:04:00Z</dcterms:created>
  <dcterms:modified xsi:type="dcterms:W3CDTF">2010-11-07T16:33:00Z</dcterms:modified>
</cp:coreProperties>
</file>